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503" w:rsidRDefault="00E87503" w:rsidP="00C55816">
      <w:pPr>
        <w:spacing w:line="900" w:lineRule="exact"/>
        <w:ind w:leftChars="-135" w:left="3168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小学语数试讲范围</w:t>
      </w:r>
    </w:p>
    <w:p w:rsidR="00E87503" w:rsidRDefault="00E8750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/>
          <w:sz w:val="32"/>
          <w:szCs w:val="32"/>
        </w:rPr>
        <w:t>2025</w:t>
      </w:r>
      <w:r>
        <w:rPr>
          <w:rFonts w:ascii="黑体" w:eastAsia="黑体" w:hAnsi="黑体" w:hint="eastAsia"/>
          <w:sz w:val="32"/>
          <w:szCs w:val="32"/>
        </w:rPr>
        <w:t>年沈阳市公开招聘教师报考苏家屯区</w:t>
      </w:r>
    </w:p>
    <w:p w:rsidR="00E87503" w:rsidRDefault="00E87503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小学语数教师职位使用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E87503" w:rsidRDefault="00E87503">
      <w:pPr>
        <w:jc w:val="center"/>
        <w:rPr>
          <w:rFonts w:ascii="黑体" w:eastAsia="黑体" w:hAnsi="黑体"/>
          <w:sz w:val="36"/>
          <w:szCs w:val="36"/>
        </w:rPr>
      </w:pPr>
    </w:p>
    <w:p w:rsidR="00E87503" w:rsidRDefault="00E87503" w:rsidP="00C55816">
      <w:pPr>
        <w:spacing w:line="900" w:lineRule="exact"/>
        <w:ind w:leftChars="-135" w:left="31680" w:firstLineChars="200" w:firstLine="316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ascii="黑体" w:eastAsia="黑体" w:hAnsi="黑体" w:hint="eastAsia"/>
          <w:b/>
          <w:bCs/>
          <w:sz w:val="36"/>
          <w:szCs w:val="36"/>
        </w:rPr>
        <w:t>人民教育出版社</w:t>
      </w:r>
    </w:p>
    <w:p w:rsidR="00E87503" w:rsidRDefault="00E87503" w:rsidP="00C55816">
      <w:pPr>
        <w:spacing w:line="900" w:lineRule="exact"/>
        <w:ind w:firstLineChars="1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教材名称：语文</w: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五年级上册</w:t>
      </w:r>
    </w:p>
    <w:p w:rsidR="00E87503" w:rsidRDefault="00E87503" w:rsidP="00C55816">
      <w:pPr>
        <w:spacing w:line="900" w:lineRule="exact"/>
        <w:ind w:firstLineChars="400" w:firstLine="31680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五年级上册</w:t>
      </w:r>
      <w:r>
        <w:rPr>
          <w:rFonts w:ascii="黑体" w:eastAsia="黑体" w:hAnsi="黑体"/>
          <w:b/>
          <w:bCs/>
          <w:sz w:val="28"/>
          <w:szCs w:val="28"/>
        </w:rPr>
        <w:t>2019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1</w:t>
      </w:r>
      <w:r>
        <w:rPr>
          <w:rFonts w:ascii="黑体" w:eastAsia="黑体" w:hAnsi="黑体" w:hint="eastAsia"/>
          <w:b/>
          <w:bCs/>
          <w:sz w:val="28"/>
          <w:szCs w:val="28"/>
        </w:rPr>
        <w:t>版，</w:t>
      </w:r>
      <w:r>
        <w:rPr>
          <w:rFonts w:ascii="黑体" w:eastAsia="黑体" w:hAnsi="黑体"/>
          <w:b/>
          <w:bCs/>
          <w:sz w:val="28"/>
          <w:szCs w:val="28"/>
        </w:rPr>
        <w:t>2024</w:t>
      </w:r>
      <w:r>
        <w:rPr>
          <w:rFonts w:ascii="黑体" w:eastAsia="黑体" w:hAnsi="黑体" w:hint="eastAsia"/>
          <w:b/>
          <w:bCs/>
          <w:sz w:val="28"/>
          <w:szCs w:val="28"/>
        </w:rPr>
        <w:t>年</w:t>
      </w:r>
      <w:r>
        <w:rPr>
          <w:rFonts w:ascii="黑体" w:eastAsia="黑体" w:hAnsi="黑体"/>
          <w:b/>
          <w:bCs/>
          <w:sz w:val="28"/>
          <w:szCs w:val="28"/>
        </w:rPr>
        <w:t>7</w:t>
      </w:r>
      <w:r>
        <w:rPr>
          <w:rFonts w:ascii="黑体" w:eastAsia="黑体" w:hAnsi="黑体" w:hint="eastAsia"/>
          <w:b/>
          <w:bCs/>
          <w:sz w:val="28"/>
          <w:szCs w:val="28"/>
        </w:rPr>
        <w:t>月第</w:t>
      </w:r>
      <w:r>
        <w:rPr>
          <w:rFonts w:ascii="黑体" w:eastAsia="黑体" w:hAnsi="黑体"/>
          <w:b/>
          <w:bCs/>
          <w:sz w:val="28"/>
          <w:szCs w:val="28"/>
        </w:rPr>
        <w:t>6</w:t>
      </w:r>
      <w:r>
        <w:rPr>
          <w:rFonts w:ascii="黑体" w:eastAsia="黑体" w:hAnsi="黑体" w:hint="eastAsia"/>
          <w:b/>
          <w:bCs/>
          <w:sz w:val="28"/>
          <w:szCs w:val="28"/>
        </w:rPr>
        <w:t>次印刷</w:t>
      </w:r>
    </w:p>
    <w:p w:rsidR="00E87503" w:rsidRDefault="00E87503" w:rsidP="00C55816">
      <w:pPr>
        <w:spacing w:line="900" w:lineRule="exact"/>
        <w:ind w:leftChars="-135" w:left="31680" w:firstLineChars="2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E87503" w:rsidRDefault="00E87503" w:rsidP="00C55816">
      <w:pPr>
        <w:spacing w:line="900" w:lineRule="exact"/>
        <w:ind w:firstLineChars="1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五年级上册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《白鹭》</w:t>
      </w:r>
      <w:r>
        <w:rPr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《桂花雨》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《搭石》</w:t>
      </w:r>
      <w:r>
        <w:rPr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古诗三首《示儿》</w:t>
      </w:r>
      <w:r>
        <w:rPr>
          <w:sz w:val="28"/>
          <w:szCs w:val="28"/>
        </w:rPr>
        <w:t xml:space="preserve">  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>课《圆明园的毁灭》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18</w:t>
      </w:r>
      <w:r>
        <w:rPr>
          <w:rFonts w:hint="eastAsia"/>
          <w:sz w:val="28"/>
          <w:szCs w:val="28"/>
        </w:rPr>
        <w:t>课《慈母情深》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19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《父爱之舟》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21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古诗词三首《枫桥夜泊》</w:t>
      </w:r>
      <w:r>
        <w:rPr>
          <w:sz w:val="28"/>
          <w:szCs w:val="28"/>
        </w:rPr>
        <w:t xml:space="preserve"> 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22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《鸟的天堂》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firstLineChars="300" w:firstLine="3168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第八单元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课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《忆读书》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900" w:lineRule="exact"/>
        <w:ind w:leftChars="-135" w:left="3168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小学语数试讲范围</w:t>
      </w:r>
    </w:p>
    <w:p w:rsidR="00E87503" w:rsidRDefault="00E8750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6"/>
        </w:rPr>
        <w:t>（</w:t>
      </w:r>
      <w:r>
        <w:rPr>
          <w:rFonts w:ascii="黑体" w:eastAsia="黑体" w:hAnsi="黑体" w:hint="eastAsia"/>
          <w:sz w:val="32"/>
          <w:szCs w:val="32"/>
        </w:rPr>
        <w:t>适合</w:t>
      </w:r>
      <w:r>
        <w:rPr>
          <w:rFonts w:ascii="黑体" w:eastAsia="黑体" w:hAnsi="黑体"/>
          <w:sz w:val="32"/>
          <w:szCs w:val="32"/>
        </w:rPr>
        <w:t>2025</w:t>
      </w:r>
      <w:r>
        <w:rPr>
          <w:rFonts w:ascii="黑体" w:eastAsia="黑体" w:hAnsi="黑体" w:hint="eastAsia"/>
          <w:sz w:val="32"/>
          <w:szCs w:val="32"/>
        </w:rPr>
        <w:t>年沈阳市公开招聘教师报考苏家屯区</w:t>
      </w:r>
    </w:p>
    <w:p w:rsidR="00E87503" w:rsidRDefault="00E87503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2"/>
          <w:szCs w:val="32"/>
        </w:rPr>
        <w:t>小学语数教师职位使用</w:t>
      </w:r>
      <w:r>
        <w:rPr>
          <w:rFonts w:ascii="黑体" w:eastAsia="黑体" w:hAnsi="黑体" w:hint="eastAsia"/>
          <w:sz w:val="36"/>
          <w:szCs w:val="36"/>
        </w:rPr>
        <w:t>）</w:t>
      </w:r>
    </w:p>
    <w:p w:rsidR="00E87503" w:rsidRDefault="00E87503" w:rsidP="00C55816">
      <w:pPr>
        <w:spacing w:line="900" w:lineRule="exact"/>
        <w:ind w:firstLineChars="100" w:firstLine="3168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36"/>
        </w:rPr>
        <w:t>教材版本</w:t>
      </w:r>
      <w:r>
        <w:rPr>
          <w:rFonts w:ascii="黑体" w:eastAsia="黑体" w:hAnsi="黑体" w:hint="eastAsia"/>
          <w:sz w:val="36"/>
          <w:szCs w:val="36"/>
        </w:rPr>
        <w:t>：</w:t>
      </w:r>
      <w:r>
        <w:rPr>
          <w:rFonts w:hint="eastAsia"/>
          <w:b/>
          <w:color w:val="000000"/>
          <w:sz w:val="28"/>
          <w:szCs w:val="28"/>
        </w:rPr>
        <w:t>北京师范大学出版社</w:t>
      </w:r>
    </w:p>
    <w:p w:rsidR="00E87503" w:rsidRDefault="00E87503" w:rsidP="00C55816">
      <w:pPr>
        <w:spacing w:line="900" w:lineRule="exact"/>
        <w:ind w:firstLineChars="1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教材名称：数学</w: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  <w:szCs w:val="36"/>
        </w:rPr>
        <w:t>六年级上册</w:t>
      </w:r>
    </w:p>
    <w:p w:rsidR="00E87503" w:rsidRDefault="00E87503" w:rsidP="00C55816">
      <w:pPr>
        <w:spacing w:line="900" w:lineRule="exact"/>
        <w:ind w:firstLineChars="400" w:firstLine="31680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t>六年级上册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2014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年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6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月第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1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版，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 xml:space="preserve"> 2024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年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7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月第</w:t>
      </w:r>
      <w:r>
        <w:rPr>
          <w:rFonts w:ascii="黑体" w:eastAsia="黑体" w:hAnsi="黑体" w:cs="黑体"/>
          <w:b/>
          <w:color w:val="000000"/>
          <w:sz w:val="28"/>
          <w:szCs w:val="28"/>
        </w:rPr>
        <w:t>11</w:t>
      </w:r>
      <w:r>
        <w:rPr>
          <w:rFonts w:ascii="黑体" w:eastAsia="黑体" w:hAnsi="黑体" w:cs="黑体" w:hint="eastAsia"/>
          <w:b/>
          <w:color w:val="000000"/>
          <w:sz w:val="28"/>
          <w:szCs w:val="28"/>
        </w:rPr>
        <w:t>次印刷</w:t>
      </w:r>
    </w:p>
    <w:p w:rsidR="00E87503" w:rsidRDefault="00E87503" w:rsidP="00C55816">
      <w:pPr>
        <w:spacing w:line="900" w:lineRule="exact"/>
        <w:ind w:leftChars="-135" w:left="31680" w:firstLineChars="200" w:firstLine="31680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试讲范围：</w:t>
      </w:r>
    </w:p>
    <w:p w:rsidR="00E87503" w:rsidRDefault="00E87503" w:rsidP="00C55816">
      <w:pPr>
        <w:spacing w:line="760" w:lineRule="exact"/>
        <w:ind w:firstLineChars="100" w:firstLine="31680"/>
        <w:rPr>
          <w:sz w:val="28"/>
          <w:szCs w:val="28"/>
        </w:rPr>
      </w:pPr>
      <w:r>
        <w:rPr>
          <w:rFonts w:ascii="黑体" w:eastAsia="黑体" w:hAnsi="黑体" w:hint="eastAsia"/>
          <w:sz w:val="36"/>
          <w:szCs w:val="36"/>
        </w:rPr>
        <w:t>六年级上册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圆的认识（一）</w:t>
      </w:r>
      <w:r>
        <w:rPr>
          <w:color w:val="000000"/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第一单元</w:t>
      </w:r>
      <w:r>
        <w:rPr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圆的周长</w:t>
      </w:r>
      <w:r>
        <w:rPr>
          <w:color w:val="000000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color w:val="000000"/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第二单元</w:t>
      </w:r>
      <w:r>
        <w:rPr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>分数混合运算（二）</w:t>
      </w:r>
      <w:r>
        <w:rPr>
          <w:color w:val="000000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合格率</w:t>
      </w:r>
      <w:r>
        <w:rPr>
          <w:rFonts w:cs="宋体"/>
          <w:color w:val="000000"/>
          <w:sz w:val="28"/>
          <w:szCs w:val="28"/>
        </w:rPr>
        <w:t xml:space="preserve">    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rFonts w:hint="eastAsia"/>
          <w:sz w:val="28"/>
          <w:szCs w:val="28"/>
        </w:rPr>
        <w:t>第四单元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营养含量</w:t>
      </w:r>
      <w:r>
        <w:rPr>
          <w:rFonts w:cs="宋体"/>
          <w:color w:val="000000"/>
          <w:sz w:val="28"/>
          <w:szCs w:val="28"/>
        </w:rPr>
        <w:t xml:space="preserve">                         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生活中的比</w:t>
      </w:r>
      <w:r>
        <w:rPr>
          <w:rFonts w:cs="宋体"/>
          <w:color w:val="000000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rFonts w:hint="eastAsia"/>
          <w:sz w:val="28"/>
          <w:szCs w:val="28"/>
        </w:rPr>
        <w:t>第六单元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比的应用</w:t>
      </w:r>
      <w:r>
        <w:rPr>
          <w:rFonts w:cs="宋体"/>
          <w:color w:val="000000"/>
          <w:sz w:val="28"/>
          <w:szCs w:val="28"/>
        </w:rPr>
        <w:t xml:space="preserve">          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rFonts w:cs="宋体"/>
          <w:color w:val="000000"/>
          <w:sz w:val="28"/>
          <w:szCs w:val="28"/>
        </w:rPr>
      </w:pPr>
      <w:r>
        <w:rPr>
          <w:sz w:val="28"/>
          <w:szCs w:val="28"/>
        </w:rPr>
        <w:t>8.</w:t>
      </w:r>
      <w:r>
        <w:rPr>
          <w:rFonts w:hint="eastAsia"/>
          <w:sz w:val="28"/>
          <w:szCs w:val="28"/>
        </w:rPr>
        <w:t>数学好玩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比赛场次</w:t>
      </w:r>
      <w:r>
        <w:rPr>
          <w:rFonts w:cs="宋体"/>
          <w:color w:val="000000"/>
          <w:sz w:val="28"/>
          <w:szCs w:val="28"/>
        </w:rPr>
        <w:t xml:space="preserve">                         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百分数的应用（一）</w:t>
      </w:r>
      <w:r>
        <w:rPr>
          <w:rFonts w:cs="宋体"/>
          <w:color w:val="000000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第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课时</w:t>
      </w:r>
    </w:p>
    <w:p w:rsidR="00E87503" w:rsidRDefault="00E87503" w:rsidP="00C55816">
      <w:pPr>
        <w:spacing w:line="760" w:lineRule="exact"/>
        <w:ind w:leftChars="-135" w:left="31680" w:firstLineChars="400" w:firstLine="3168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rFonts w:hint="eastAsia"/>
          <w:sz w:val="28"/>
          <w:szCs w:val="28"/>
        </w:rPr>
        <w:t>第七单元</w:t>
      </w:r>
      <w:r>
        <w:rPr>
          <w:sz w:val="28"/>
          <w:szCs w:val="28"/>
        </w:rPr>
        <w:t xml:space="preserve"> </w:t>
      </w:r>
      <w:r>
        <w:rPr>
          <w:rFonts w:cs="宋体" w:hint="eastAsia"/>
          <w:color w:val="000000"/>
          <w:sz w:val="28"/>
          <w:szCs w:val="28"/>
        </w:rPr>
        <w:t>百分数的应用（四）</w:t>
      </w:r>
      <w:r>
        <w:rPr>
          <w:rFonts w:cs="宋体"/>
          <w:color w:val="000000"/>
          <w:sz w:val="28"/>
          <w:szCs w:val="28"/>
        </w:rPr>
        <w:t xml:space="preserve">               </w:t>
      </w:r>
      <w:bookmarkStart w:id="0" w:name="_GoBack"/>
      <w:bookmarkEnd w:id="0"/>
    </w:p>
    <w:p w:rsidR="00E87503" w:rsidRDefault="00E87503" w:rsidP="00D217D2">
      <w:pPr>
        <w:spacing w:line="760" w:lineRule="exact"/>
        <w:rPr>
          <w:sz w:val="28"/>
          <w:szCs w:val="28"/>
        </w:rPr>
      </w:pPr>
    </w:p>
    <w:sectPr w:rsidR="00E87503" w:rsidSect="00AF382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mRhNDUwMWI5ZDY2YjI2MzIxNDNkYTc2ZmU2MTdmZDcifQ=="/>
  </w:docVars>
  <w:rsids>
    <w:rsidRoot w:val="008D1C5A"/>
    <w:rsid w:val="00021386"/>
    <w:rsid w:val="00041921"/>
    <w:rsid w:val="000E2723"/>
    <w:rsid w:val="001352A9"/>
    <w:rsid w:val="001672C7"/>
    <w:rsid w:val="001919F1"/>
    <w:rsid w:val="0022551A"/>
    <w:rsid w:val="002515B2"/>
    <w:rsid w:val="00254D34"/>
    <w:rsid w:val="002B4581"/>
    <w:rsid w:val="002D4016"/>
    <w:rsid w:val="002F5E6D"/>
    <w:rsid w:val="00397229"/>
    <w:rsid w:val="003F66F0"/>
    <w:rsid w:val="00496D29"/>
    <w:rsid w:val="004B61DC"/>
    <w:rsid w:val="004E4693"/>
    <w:rsid w:val="004F3F73"/>
    <w:rsid w:val="0051019D"/>
    <w:rsid w:val="00535D36"/>
    <w:rsid w:val="0058377A"/>
    <w:rsid w:val="006B6EFC"/>
    <w:rsid w:val="00721765"/>
    <w:rsid w:val="007B2A9C"/>
    <w:rsid w:val="00813508"/>
    <w:rsid w:val="008D1C5A"/>
    <w:rsid w:val="008E6E0F"/>
    <w:rsid w:val="00952FF5"/>
    <w:rsid w:val="00985463"/>
    <w:rsid w:val="00A312C2"/>
    <w:rsid w:val="00AB6260"/>
    <w:rsid w:val="00AF382B"/>
    <w:rsid w:val="00C157DE"/>
    <w:rsid w:val="00C55816"/>
    <w:rsid w:val="00CA38A4"/>
    <w:rsid w:val="00D210FF"/>
    <w:rsid w:val="00D217D2"/>
    <w:rsid w:val="00D24FF0"/>
    <w:rsid w:val="00DE38D2"/>
    <w:rsid w:val="00E63C26"/>
    <w:rsid w:val="00E87503"/>
    <w:rsid w:val="00F02986"/>
    <w:rsid w:val="00F42641"/>
    <w:rsid w:val="00F60C94"/>
    <w:rsid w:val="00FF315C"/>
    <w:rsid w:val="01080A12"/>
    <w:rsid w:val="01EE7C08"/>
    <w:rsid w:val="025F28B4"/>
    <w:rsid w:val="02B01361"/>
    <w:rsid w:val="03037B8E"/>
    <w:rsid w:val="034D6BB0"/>
    <w:rsid w:val="05342756"/>
    <w:rsid w:val="08962DA7"/>
    <w:rsid w:val="08C609C1"/>
    <w:rsid w:val="09F935EE"/>
    <w:rsid w:val="0B3D750A"/>
    <w:rsid w:val="0CD8398F"/>
    <w:rsid w:val="0CF05312"/>
    <w:rsid w:val="0DBC1618"/>
    <w:rsid w:val="0FCB3337"/>
    <w:rsid w:val="0FD85A54"/>
    <w:rsid w:val="106875CB"/>
    <w:rsid w:val="15323E58"/>
    <w:rsid w:val="191934A0"/>
    <w:rsid w:val="198F3627"/>
    <w:rsid w:val="1FC31EB8"/>
    <w:rsid w:val="201E5705"/>
    <w:rsid w:val="205E1FA5"/>
    <w:rsid w:val="219D08AB"/>
    <w:rsid w:val="26751DF6"/>
    <w:rsid w:val="26795443"/>
    <w:rsid w:val="2701019D"/>
    <w:rsid w:val="27F84A8D"/>
    <w:rsid w:val="28E13773"/>
    <w:rsid w:val="2A4C2E6E"/>
    <w:rsid w:val="2B225B04"/>
    <w:rsid w:val="2BA03472"/>
    <w:rsid w:val="2CAD3CDB"/>
    <w:rsid w:val="2CEA7F67"/>
    <w:rsid w:val="2E2B796A"/>
    <w:rsid w:val="2E840E29"/>
    <w:rsid w:val="3050190A"/>
    <w:rsid w:val="306058C5"/>
    <w:rsid w:val="308649EF"/>
    <w:rsid w:val="3152699A"/>
    <w:rsid w:val="3376690E"/>
    <w:rsid w:val="35A40002"/>
    <w:rsid w:val="35AB75E3"/>
    <w:rsid w:val="360A255B"/>
    <w:rsid w:val="36351CF8"/>
    <w:rsid w:val="38A8605B"/>
    <w:rsid w:val="3B0C4680"/>
    <w:rsid w:val="3CFE26EE"/>
    <w:rsid w:val="3D566E05"/>
    <w:rsid w:val="40096C2B"/>
    <w:rsid w:val="435B61A4"/>
    <w:rsid w:val="43A968A8"/>
    <w:rsid w:val="444C723D"/>
    <w:rsid w:val="45060392"/>
    <w:rsid w:val="45CA1062"/>
    <w:rsid w:val="487279F3"/>
    <w:rsid w:val="4957740E"/>
    <w:rsid w:val="495F2766"/>
    <w:rsid w:val="4A647435"/>
    <w:rsid w:val="4B92297F"/>
    <w:rsid w:val="4E86609F"/>
    <w:rsid w:val="505357B2"/>
    <w:rsid w:val="5139389D"/>
    <w:rsid w:val="513E2C61"/>
    <w:rsid w:val="51995A37"/>
    <w:rsid w:val="538928BA"/>
    <w:rsid w:val="53C2401E"/>
    <w:rsid w:val="541C54DC"/>
    <w:rsid w:val="587358E6"/>
    <w:rsid w:val="58B55EFF"/>
    <w:rsid w:val="591B1F9B"/>
    <w:rsid w:val="59376914"/>
    <w:rsid w:val="5A902780"/>
    <w:rsid w:val="5AAA11E0"/>
    <w:rsid w:val="5B140117"/>
    <w:rsid w:val="5DD63D7C"/>
    <w:rsid w:val="5EE66E12"/>
    <w:rsid w:val="62634BD2"/>
    <w:rsid w:val="62652744"/>
    <w:rsid w:val="66083B12"/>
    <w:rsid w:val="66323AF9"/>
    <w:rsid w:val="66860EDB"/>
    <w:rsid w:val="678418BE"/>
    <w:rsid w:val="6A682DD1"/>
    <w:rsid w:val="6B1510C4"/>
    <w:rsid w:val="6B4A5783"/>
    <w:rsid w:val="6C496F51"/>
    <w:rsid w:val="6E3F02ED"/>
    <w:rsid w:val="6F343626"/>
    <w:rsid w:val="722466E3"/>
    <w:rsid w:val="722C3EB1"/>
    <w:rsid w:val="72694100"/>
    <w:rsid w:val="73F05BE5"/>
    <w:rsid w:val="7ADE32A3"/>
    <w:rsid w:val="7E7713DD"/>
    <w:rsid w:val="7F361C43"/>
    <w:rsid w:val="7FC64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2B"/>
    <w:pPr>
      <w:widowControl w:val="0"/>
      <w:jc w:val="both"/>
    </w:pPr>
    <w:rPr>
      <w:rFonts w:ascii="宋体" w:eastAsia="宋体" w:hAnsi="宋体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AF3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382B"/>
    <w:rPr>
      <w:rFonts w:ascii="宋体" w:eastAsia="宋体" w:hAnsi="宋体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AF3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382B"/>
    <w:rPr>
      <w:rFonts w:ascii="宋体" w:eastAsia="宋体" w:hAnsi="宋体" w:cs="Times New Roman"/>
      <w:sz w:val="18"/>
      <w:szCs w:val="18"/>
    </w:rPr>
  </w:style>
  <w:style w:type="paragraph" w:customStyle="1" w:styleId="1">
    <w:name w:val="样式1"/>
    <w:basedOn w:val="Normal"/>
    <w:link w:val="10"/>
    <w:uiPriority w:val="99"/>
    <w:rsid w:val="00AF382B"/>
  </w:style>
  <w:style w:type="character" w:customStyle="1" w:styleId="10">
    <w:name w:val="样式1 字符"/>
    <w:basedOn w:val="DefaultParagraphFont"/>
    <w:link w:val="1"/>
    <w:uiPriority w:val="99"/>
    <w:locked/>
    <w:rsid w:val="00AF382B"/>
    <w:rPr>
      <w:rFonts w:ascii="宋体" w:eastAsia="宋体" w:hAnsi="宋体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142</Words>
  <Characters>813</Characters>
  <Application>Microsoft Office Outlook</Application>
  <DocSecurity>0</DocSecurity>
  <Lines>0</Lines>
  <Paragraphs>0</Paragraphs>
  <ScaleCrop>false</ScaleCrop>
  <Company>和平区教师进修学校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和平师校初中教研室</dc:creator>
  <cp:keywords/>
  <dc:description/>
  <cp:lastModifiedBy>User</cp:lastModifiedBy>
  <cp:revision>17</cp:revision>
  <cp:lastPrinted>2008-12-31T20:50:00Z</cp:lastPrinted>
  <dcterms:created xsi:type="dcterms:W3CDTF">2023-07-16T22:35:00Z</dcterms:created>
  <dcterms:modified xsi:type="dcterms:W3CDTF">2008-12-31T20:50:00Z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8BF0B41430A94D6CB6D11287F288308D_13</vt:lpwstr>
  </property>
  <property fmtid="{D5CDD505-2E9C-101B-9397-08002B2CF9AE}" pid="4" name="KSOTemplateDocerSaveRecord">
    <vt:lpwstr>eyJoZGlkIjoiOTY2MDdmODI3ZGNhN2Y5ZmExNzFmYTM0MWQ3MWRiMTAiLCJ1c2VySWQiOiI0OTA5OTA4NTEifQ==</vt:lpwstr>
  </property>
</Properties>
</file>