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25" w:rsidRDefault="00255225" w:rsidP="0063180C">
      <w:pPr>
        <w:spacing w:line="900" w:lineRule="exact"/>
        <w:ind w:leftChars="-135" w:left="3168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小学语文试讲范围</w:t>
      </w:r>
    </w:p>
    <w:p w:rsidR="00255225" w:rsidRDefault="0025522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年沈阳市公开招聘教师报考沈北新区</w:t>
      </w:r>
    </w:p>
    <w:p w:rsidR="00255225" w:rsidRDefault="0025522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小学语文教师职位使用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255225" w:rsidRDefault="00255225">
      <w:pPr>
        <w:jc w:val="center"/>
        <w:rPr>
          <w:rFonts w:ascii="黑体" w:eastAsia="黑体" w:hAnsi="黑体"/>
          <w:sz w:val="36"/>
          <w:szCs w:val="36"/>
        </w:rPr>
      </w:pPr>
    </w:p>
    <w:p w:rsidR="00255225" w:rsidRDefault="00255225" w:rsidP="0063180C">
      <w:pPr>
        <w:spacing w:line="900" w:lineRule="exact"/>
        <w:ind w:leftChars="-135" w:left="31680" w:firstLineChars="200" w:firstLine="316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:rsidR="00255225" w:rsidRDefault="00255225" w:rsidP="0063180C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教材名称：语文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五年级上册、六年级上册</w:t>
      </w:r>
    </w:p>
    <w:p w:rsidR="00255225" w:rsidRDefault="00255225" w:rsidP="0063180C">
      <w:pPr>
        <w:spacing w:line="900" w:lineRule="exact"/>
        <w:ind w:firstLineChars="400" w:firstLine="3168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五年级上册</w:t>
      </w:r>
      <w:r>
        <w:rPr>
          <w:rFonts w:ascii="黑体" w:eastAsia="黑体" w:hAnsi="黑体"/>
          <w:b/>
          <w:bCs/>
          <w:sz w:val="28"/>
          <w:szCs w:val="28"/>
        </w:rPr>
        <w:t>2019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255225" w:rsidRDefault="00255225" w:rsidP="0063180C">
      <w:pPr>
        <w:spacing w:line="900" w:lineRule="exact"/>
        <w:ind w:firstLineChars="400" w:firstLine="3168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六年级上册</w:t>
      </w:r>
      <w:r>
        <w:rPr>
          <w:rFonts w:ascii="黑体" w:eastAsia="黑体" w:hAnsi="黑体"/>
          <w:b/>
          <w:bCs/>
          <w:sz w:val="28"/>
          <w:szCs w:val="28"/>
        </w:rPr>
        <w:t>2019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255225" w:rsidRDefault="00255225" w:rsidP="0063180C">
      <w:pPr>
        <w:spacing w:line="900" w:lineRule="exact"/>
        <w:ind w:leftChars="-135" w:left="31680" w:firstLineChars="2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255225" w:rsidRDefault="00255225" w:rsidP="0063180C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《白鹭》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《桂花雨》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《搭石》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古诗三首《示儿》</w:t>
      </w:r>
      <w:r>
        <w:rPr>
          <w:sz w:val="28"/>
          <w:szCs w:val="28"/>
        </w:rPr>
        <w:t xml:space="preserve">  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课《圆明园的毁灭》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课《慈母情深》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19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《父爱之舟》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21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古诗词三首《枫桥夜泊》</w:t>
      </w:r>
      <w:r>
        <w:rPr>
          <w:sz w:val="28"/>
          <w:szCs w:val="28"/>
        </w:rPr>
        <w:t xml:space="preserve"> 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《鸟的天堂》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firstLineChars="300" w:firstLine="3168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第八单元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《忆读书》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firstLineChars="100" w:firstLine="3168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《丁香结》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古诗词三首《宿建德江》</w:t>
      </w:r>
      <w:r>
        <w:rPr>
          <w:sz w:val="28"/>
          <w:szCs w:val="28"/>
        </w:rPr>
        <w:t xml:space="preserve"> 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《开国大典》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《桥》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《穷人》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古诗三首《江南春》</w:t>
      </w:r>
      <w:r>
        <w:rPr>
          <w:sz w:val="28"/>
          <w:szCs w:val="28"/>
        </w:rPr>
        <w:t xml:space="preserve">  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19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《只有一个地球》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文言文二则《伯牙鼓琴》</w:t>
      </w:r>
      <w:r>
        <w:rPr>
          <w:sz w:val="28"/>
          <w:szCs w:val="28"/>
        </w:rPr>
        <w:t xml:space="preserve"> </w:t>
      </w:r>
    </w:p>
    <w:p w:rsidR="00255225" w:rsidRDefault="00255225" w:rsidP="0063180C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23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《月光曲》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255225" w:rsidRDefault="00255225" w:rsidP="00423977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rFonts w:hint="eastAsia"/>
          <w:sz w:val="28"/>
          <w:szCs w:val="28"/>
        </w:rPr>
        <w:t>第八单元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26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</w:t>
      </w:r>
      <w:bookmarkStart w:id="0" w:name="_GoBack"/>
      <w:bookmarkEnd w:id="0"/>
      <w:r>
        <w:rPr>
          <w:rFonts w:hint="eastAsia"/>
          <w:sz w:val="28"/>
          <w:szCs w:val="28"/>
        </w:rPr>
        <w:t>好的故事》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sectPr w:rsidR="00255225" w:rsidSect="00DD425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ang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1352A9"/>
    <w:rsid w:val="001919F1"/>
    <w:rsid w:val="00195F07"/>
    <w:rsid w:val="0022551A"/>
    <w:rsid w:val="002515B2"/>
    <w:rsid w:val="00254D34"/>
    <w:rsid w:val="00255225"/>
    <w:rsid w:val="002B4581"/>
    <w:rsid w:val="002D4016"/>
    <w:rsid w:val="00397229"/>
    <w:rsid w:val="003F66F0"/>
    <w:rsid w:val="00423977"/>
    <w:rsid w:val="00496D29"/>
    <w:rsid w:val="004B61DC"/>
    <w:rsid w:val="004E4693"/>
    <w:rsid w:val="0063180C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D4255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4861D17"/>
    <w:rsid w:val="05342756"/>
    <w:rsid w:val="05C05636"/>
    <w:rsid w:val="08962DA7"/>
    <w:rsid w:val="08C609C1"/>
    <w:rsid w:val="09A150CB"/>
    <w:rsid w:val="09F935EE"/>
    <w:rsid w:val="0B3D750A"/>
    <w:rsid w:val="0CD8398F"/>
    <w:rsid w:val="0CE77FFD"/>
    <w:rsid w:val="0CF05312"/>
    <w:rsid w:val="0DBC1618"/>
    <w:rsid w:val="0FCB3337"/>
    <w:rsid w:val="0FD85A54"/>
    <w:rsid w:val="106875CB"/>
    <w:rsid w:val="15323E58"/>
    <w:rsid w:val="191934A0"/>
    <w:rsid w:val="198F3627"/>
    <w:rsid w:val="1FC31EB8"/>
    <w:rsid w:val="201E5705"/>
    <w:rsid w:val="26795443"/>
    <w:rsid w:val="27805BA9"/>
    <w:rsid w:val="27F84A8D"/>
    <w:rsid w:val="28E13773"/>
    <w:rsid w:val="2A4C2E6E"/>
    <w:rsid w:val="2B225B04"/>
    <w:rsid w:val="2BA03472"/>
    <w:rsid w:val="2CAD3CDB"/>
    <w:rsid w:val="2CEA7F67"/>
    <w:rsid w:val="2E2B796A"/>
    <w:rsid w:val="2E840E29"/>
    <w:rsid w:val="3050190A"/>
    <w:rsid w:val="306058C5"/>
    <w:rsid w:val="308649EF"/>
    <w:rsid w:val="3152699A"/>
    <w:rsid w:val="318F6871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87279F3"/>
    <w:rsid w:val="4957740E"/>
    <w:rsid w:val="495F2766"/>
    <w:rsid w:val="4B92297F"/>
    <w:rsid w:val="4E86609F"/>
    <w:rsid w:val="5139389D"/>
    <w:rsid w:val="513E2C61"/>
    <w:rsid w:val="51995A37"/>
    <w:rsid w:val="538928BA"/>
    <w:rsid w:val="53BF62DB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55433A7"/>
    <w:rsid w:val="66323AF9"/>
    <w:rsid w:val="66860EDB"/>
    <w:rsid w:val="678418BE"/>
    <w:rsid w:val="68873717"/>
    <w:rsid w:val="6A641533"/>
    <w:rsid w:val="6A682DD1"/>
    <w:rsid w:val="6B1510C4"/>
    <w:rsid w:val="6B4A5783"/>
    <w:rsid w:val="6C3C2767"/>
    <w:rsid w:val="6C496F51"/>
    <w:rsid w:val="6D1E1E6D"/>
    <w:rsid w:val="6E3F02ED"/>
    <w:rsid w:val="6F343626"/>
    <w:rsid w:val="722C3EB1"/>
    <w:rsid w:val="72694100"/>
    <w:rsid w:val="72A63683"/>
    <w:rsid w:val="73F05BE5"/>
    <w:rsid w:val="76C13C0E"/>
    <w:rsid w:val="7ADE32A3"/>
    <w:rsid w:val="7E7713DD"/>
    <w:rsid w:val="7F361C43"/>
    <w:rsid w:val="7FC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" w:eastAsia="宋体" w:hAnsi="??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255"/>
    <w:pPr>
      <w:widowControl w:val="0"/>
      <w:jc w:val="both"/>
    </w:pPr>
    <w:rPr>
      <w:rFonts w:ascii="宋体" w:hAnsi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DD4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4255"/>
    <w:rPr>
      <w:rFonts w:ascii="宋体" w:eastAsia="宋体" w:hAnsi="宋体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DD4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4255"/>
    <w:rPr>
      <w:rFonts w:ascii="宋体" w:eastAsia="宋体" w:hAnsi="宋体" w:cs="Times New Roman"/>
      <w:sz w:val="18"/>
      <w:szCs w:val="18"/>
    </w:rPr>
  </w:style>
  <w:style w:type="paragraph" w:customStyle="1" w:styleId="1">
    <w:name w:val="样式1"/>
    <w:basedOn w:val="Normal"/>
    <w:link w:val="10"/>
    <w:uiPriority w:val="99"/>
    <w:rsid w:val="00DD4255"/>
  </w:style>
  <w:style w:type="character" w:customStyle="1" w:styleId="10">
    <w:name w:val="样式1 字符"/>
    <w:basedOn w:val="DefaultParagraphFont"/>
    <w:link w:val="1"/>
    <w:uiPriority w:val="99"/>
    <w:locked/>
    <w:rsid w:val="00DD4255"/>
    <w:rPr>
      <w:rFonts w:ascii="宋体" w:eastAsia="宋体" w:hAnsi="宋体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104</Words>
  <Characters>598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和平师校初中教研室</dc:creator>
  <cp:keywords/>
  <dc:description/>
  <cp:lastModifiedBy>User</cp:lastModifiedBy>
  <cp:revision>11</cp:revision>
  <dcterms:created xsi:type="dcterms:W3CDTF">2023-07-16T22:35:00Z</dcterms:created>
  <dcterms:modified xsi:type="dcterms:W3CDTF">2008-12-31T20:40:00Z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8BF0B41430A94D6CB6D11287F288308D_13</vt:lpwstr>
  </property>
  <property fmtid="{D5CDD505-2E9C-101B-9397-08002B2CF9AE}" pid="4" name="KSOTemplateDocerSaveRecord">
    <vt:lpwstr>eyJoZGlkIjoiMjg1ODJiMWVkYWI5Mjc2MTg1N2EzNDgwYjI2ZjQ5NzgiLCJ1c2VySWQiOiIyODA2NzAyNzgifQ==</vt:lpwstr>
  </property>
</Properties>
</file>